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DBF2C" w14:textId="77777777" w:rsidR="008E1266" w:rsidRDefault="008E1266" w:rsidP="008E1266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John NEWEMAN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79DBD366" w14:textId="77777777" w:rsidR="008E1266" w:rsidRDefault="008E1266" w:rsidP="008E1266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Stratton, Bedfordshire. Husbandman.</w:t>
      </w:r>
    </w:p>
    <w:p w14:paraId="0149D6C9" w14:textId="77777777" w:rsidR="008E1266" w:rsidRDefault="008E1266" w:rsidP="008E1266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8C191B3" w14:textId="77777777" w:rsidR="008E1266" w:rsidRDefault="008E1266" w:rsidP="008E1266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4FF27BF" w14:textId="77777777" w:rsidR="008E1266" w:rsidRDefault="008E1266" w:rsidP="008E1266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Henry Lowe(q.v.) brought a plaint of debt against him and John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Burgoyn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</w:t>
      </w:r>
    </w:p>
    <w:p w14:paraId="4BA46D57" w14:textId="77777777" w:rsidR="008E1266" w:rsidRDefault="008E1266" w:rsidP="008E1266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Toddington(q.v.).</w:t>
      </w:r>
    </w:p>
    <w:p w14:paraId="7E038578" w14:textId="77777777" w:rsidR="008E1266" w:rsidRDefault="008E1266" w:rsidP="008E1266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68245376" w14:textId="77777777" w:rsidR="008E1266" w:rsidRDefault="008E1266" w:rsidP="008E1266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4A2D445" w14:textId="77777777" w:rsidR="008E1266" w:rsidRDefault="008E1266" w:rsidP="008E1266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5B64552" w14:textId="77777777" w:rsidR="008E1266" w:rsidRDefault="008E1266" w:rsidP="008E1266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3 October 2021</w:t>
      </w:r>
    </w:p>
    <w:p w14:paraId="32A4ABB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853A6" w14:textId="77777777" w:rsidR="008E1266" w:rsidRDefault="008E1266" w:rsidP="009139A6">
      <w:r>
        <w:separator/>
      </w:r>
    </w:p>
  </w:endnote>
  <w:endnote w:type="continuationSeparator" w:id="0">
    <w:p w14:paraId="17E56AFE" w14:textId="77777777" w:rsidR="008E1266" w:rsidRDefault="008E126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9193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AABF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AAC2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C87A2" w14:textId="77777777" w:rsidR="008E1266" w:rsidRDefault="008E1266" w:rsidP="009139A6">
      <w:r>
        <w:separator/>
      </w:r>
    </w:p>
  </w:footnote>
  <w:footnote w:type="continuationSeparator" w:id="0">
    <w:p w14:paraId="5355162E" w14:textId="77777777" w:rsidR="008E1266" w:rsidRDefault="008E126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FE7A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4799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35C8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266"/>
    <w:rsid w:val="000666E0"/>
    <w:rsid w:val="002510B7"/>
    <w:rsid w:val="005C130B"/>
    <w:rsid w:val="00826F5C"/>
    <w:rsid w:val="008E1266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AD960"/>
  <w15:chartTrackingRefBased/>
  <w15:docId w15:val="{0F5D9164-6F20-46BE-8195-D35E15A92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E126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2021-11-24T21:41:00Z</dcterms:created>
  <dcterms:modified xsi:type="dcterms:W3CDTF">2021-11-24T21:42:00Z</dcterms:modified>
</cp:coreProperties>
</file>